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931828" w:rsidP="00384E4B">
      <w:pPr>
        <w:rPr>
          <w:rFonts w:ascii="Arial" w:hAnsi="Arial" w:cs="Arial"/>
        </w:rPr>
      </w:pPr>
      <w:r w:rsidRPr="00931828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436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7D1B8E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7D1B8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7D1B8E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7D1B8E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7D1B8E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noon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afternoon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evening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night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midnight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central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daylight saving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early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late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7D1B8E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7D1B8E" w:rsidRPr="009C3DEB" w:rsidRDefault="007D1B8E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7D1B8E" w:rsidRDefault="007D1B8E" w:rsidP="007D1B8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noon</w:t>
            </w:r>
          </w:p>
        </w:tc>
        <w:tc>
          <w:tcPr>
            <w:tcW w:w="6693" w:type="dxa"/>
          </w:tcPr>
          <w:p w:rsidR="007D1B8E" w:rsidRPr="009C3DEB" w:rsidRDefault="007D1B8E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7D1B8E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7D1B8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7D1B8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B8E" w:rsidRDefault="007D1B8E" w:rsidP="00814CB4">
      <w:r>
        <w:separator/>
      </w:r>
    </w:p>
  </w:endnote>
  <w:endnote w:type="continuationSeparator" w:id="1">
    <w:p w:rsidR="007D1B8E" w:rsidRDefault="007D1B8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B8E" w:rsidRDefault="007D1B8E" w:rsidP="00814CB4">
      <w:r>
        <w:separator/>
      </w:r>
    </w:p>
  </w:footnote>
  <w:footnote w:type="continuationSeparator" w:id="1">
    <w:p w:rsidR="007D1B8E" w:rsidRDefault="007D1B8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1B424F">
      <w:rPr>
        <w:rFonts w:ascii="Times New Roman" w:hAnsi="Times New Roman"/>
        <w:color w:val="4F6228" w:themeColor="accent3" w:themeShade="80"/>
        <w:sz w:val="32"/>
        <w:szCs w:val="32"/>
      </w:rPr>
      <w:t>5 Clock Time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31828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424F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4FFE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1B8E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1828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2</TotalTime>
  <Pages>1</Pages>
  <Words>49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 Rolston</cp:lastModifiedBy>
  <cp:revision>2</cp:revision>
  <cp:lastPrinted>2009-03-11T18:24:00Z</cp:lastPrinted>
  <dcterms:created xsi:type="dcterms:W3CDTF">2009-05-24T14:17:00Z</dcterms:created>
  <dcterms:modified xsi:type="dcterms:W3CDTF">2009-05-25T22:40:00Z</dcterms:modified>
</cp:coreProperties>
</file>